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1864AB" w:rsidRDefault="00990C82" w:rsidP="00990C82">
      <w:pPr>
        <w:jc w:val="center"/>
        <w:rPr>
          <w:b/>
          <w:sz w:val="28"/>
          <w:szCs w:val="28"/>
        </w:rPr>
      </w:pPr>
      <w:r w:rsidRPr="001864AB">
        <w:rPr>
          <w:b/>
          <w:sz w:val="28"/>
          <w:szCs w:val="28"/>
        </w:rPr>
        <w:t xml:space="preserve">RAZPISNA DOKUMENTACIJA ZA ODDAJO JAVNEGA NAROČILA </w:t>
      </w:r>
      <w:r w:rsidR="00EB6859" w:rsidRPr="001864AB">
        <w:rPr>
          <w:b/>
          <w:sz w:val="28"/>
          <w:szCs w:val="28"/>
        </w:rPr>
        <w:t xml:space="preserve">STORITEV </w:t>
      </w:r>
      <w:r w:rsidRPr="001864AB">
        <w:rPr>
          <w:b/>
          <w:sz w:val="28"/>
          <w:szCs w:val="28"/>
        </w:rPr>
        <w:t>PO ODPRTEM POSTOPKU Z OZNAKO</w:t>
      </w:r>
    </w:p>
    <w:p w14:paraId="73705949" w14:textId="77777777" w:rsidR="00E231E1" w:rsidRPr="001864AB" w:rsidRDefault="00E231E1" w:rsidP="00990C82">
      <w:pPr>
        <w:jc w:val="center"/>
        <w:rPr>
          <w:b/>
          <w:sz w:val="28"/>
          <w:szCs w:val="28"/>
        </w:rPr>
      </w:pPr>
    </w:p>
    <w:p w14:paraId="216D8C67" w14:textId="7426A748" w:rsidR="00990C82" w:rsidRPr="001864AB" w:rsidRDefault="00E231E1" w:rsidP="00990C82">
      <w:pPr>
        <w:jc w:val="center"/>
        <w:rPr>
          <w:b/>
          <w:sz w:val="28"/>
          <w:szCs w:val="28"/>
        </w:rPr>
      </w:pPr>
      <w:r w:rsidRPr="001864AB">
        <w:rPr>
          <w:b/>
          <w:sz w:val="28"/>
          <w:szCs w:val="28"/>
        </w:rPr>
        <w:t xml:space="preserve">JN </w:t>
      </w:r>
      <w:r w:rsidR="0024068C">
        <w:rPr>
          <w:b/>
          <w:sz w:val="28"/>
          <w:szCs w:val="28"/>
        </w:rPr>
        <w:t>3</w:t>
      </w:r>
      <w:r w:rsidR="002C1741">
        <w:rPr>
          <w:b/>
          <w:sz w:val="28"/>
          <w:szCs w:val="28"/>
        </w:rPr>
        <w:t>-</w:t>
      </w:r>
      <w:r w:rsidRPr="001864AB">
        <w:rPr>
          <w:b/>
          <w:sz w:val="28"/>
          <w:szCs w:val="28"/>
        </w:rPr>
        <w:t>202</w:t>
      </w:r>
      <w:r w:rsidR="00156C2B">
        <w:rPr>
          <w:b/>
          <w:sz w:val="28"/>
          <w:szCs w:val="28"/>
        </w:rPr>
        <w:t>5</w:t>
      </w:r>
    </w:p>
    <w:p w14:paraId="7B714705" w14:textId="34AF581D" w:rsidR="00E231E1" w:rsidRPr="001864AB" w:rsidRDefault="00D8000E" w:rsidP="00990C82">
      <w:pPr>
        <w:jc w:val="center"/>
        <w:rPr>
          <w:b/>
          <w:sz w:val="28"/>
          <w:szCs w:val="28"/>
        </w:rPr>
      </w:pPr>
      <w:r>
        <w:rPr>
          <w:b/>
          <w:sz w:val="28"/>
          <w:szCs w:val="28"/>
        </w:rPr>
        <w:t>ČIŠČENJE IN VZDRŽEVANJE PARKOVNIH POVRŠIN</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7A157A7F" w14:textId="3DEDD69E" w:rsidR="007D6F68" w:rsidRPr="001864AB" w:rsidRDefault="007D6F68" w:rsidP="006339C5">
      <w:pPr>
        <w:pStyle w:val="Odstavekseznama"/>
        <w:numPr>
          <w:ilvl w:val="0"/>
          <w:numId w:val="4"/>
        </w:numPr>
        <w:ind w:left="426"/>
      </w:pPr>
      <w:r>
        <w:t>obrazec »Reference«,</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7B91FD5C" w:rsidR="009A005E" w:rsidRPr="001864AB" w:rsidRDefault="0077559D" w:rsidP="002B1FF2">
      <w:pPr>
        <w:pStyle w:val="Odstavekseznama"/>
        <w:numPr>
          <w:ilvl w:val="0"/>
          <w:numId w:val="4"/>
        </w:numPr>
        <w:ind w:left="426"/>
      </w:pPr>
      <w:r w:rsidRPr="001864AB">
        <w:t xml:space="preserve">vzorec </w:t>
      </w:r>
      <w:r w:rsidR="0042034B" w:rsidRPr="003017AB">
        <w:t>pogodbe</w:t>
      </w:r>
      <w:r w:rsidR="0042034B">
        <w:t xml:space="preserve"> o opravljanju storitev čiščenja in vzdrževanja bolnišničnih parkovnih površin</w:t>
      </w:r>
      <w:r w:rsidR="00E231E1" w:rsidRPr="001864AB">
        <w:t>,</w:t>
      </w:r>
    </w:p>
    <w:p w14:paraId="0B22A430" w14:textId="77777777"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6BC9563" w14:textId="4929269A" w:rsidR="00A3278E" w:rsidRPr="00A3278E" w:rsidRDefault="00A3278E" w:rsidP="00A3278E">
      <w:pPr>
        <w:pStyle w:val="Odstavekseznama"/>
        <w:numPr>
          <w:ilvl w:val="0"/>
          <w:numId w:val="4"/>
        </w:numPr>
        <w:ind w:left="426"/>
        <w:rPr>
          <w:rFonts w:cs="Arial"/>
          <w:szCs w:val="20"/>
        </w:rPr>
      </w:pPr>
      <w:r w:rsidRPr="00A3278E">
        <w:rPr>
          <w:rFonts w:cs="Arial"/>
          <w:szCs w:val="20"/>
        </w:rPr>
        <w:t xml:space="preserve">vzorec </w:t>
      </w:r>
      <w:r w:rsidR="00156C2B">
        <w:rPr>
          <w:rFonts w:cs="Arial"/>
          <w:szCs w:val="20"/>
        </w:rPr>
        <w:t>sporazuma</w:t>
      </w:r>
      <w:r w:rsidRPr="00A3278E">
        <w:rPr>
          <w:rFonts w:cs="Arial"/>
          <w:szCs w:val="20"/>
        </w:rPr>
        <w:t xml:space="preserve"> o skupnih ukrepih </w:t>
      </w:r>
      <w:r w:rsidRPr="00A3278E">
        <w:rPr>
          <w:rFonts w:cs="Arial"/>
          <w:bCs/>
          <w:szCs w:val="20"/>
          <w:lang w:eastAsia="zh-CN"/>
        </w:rPr>
        <w:t>zagotavljanj</w:t>
      </w:r>
      <w:r>
        <w:rPr>
          <w:rFonts w:cs="Arial"/>
          <w:bCs/>
          <w:szCs w:val="20"/>
          <w:lang w:eastAsia="zh-CN"/>
        </w:rPr>
        <w:t>u</w:t>
      </w:r>
      <w:r w:rsidRPr="00A3278E">
        <w:rPr>
          <w:rFonts w:cs="Arial"/>
          <w:bCs/>
          <w:szCs w:val="20"/>
          <w:lang w:eastAsia="zh-CN"/>
        </w:rPr>
        <w:t xml:space="preserve"> varnosti in zdravja pri delu</w:t>
      </w:r>
    </w:p>
    <w:p w14:paraId="1FA5D2C4" w14:textId="4B0181FB" w:rsidR="00A3278E" w:rsidRPr="00A3278E" w:rsidRDefault="00A3278E" w:rsidP="00A3278E">
      <w:pPr>
        <w:pStyle w:val="Odstavekseznama"/>
        <w:ind w:left="426"/>
      </w:pPr>
      <w:r w:rsidRPr="00A3278E">
        <w:rPr>
          <w:rFonts w:cs="Arial"/>
          <w:bCs/>
          <w:szCs w:val="20"/>
          <w:lang w:eastAsia="zh-CN"/>
        </w:rPr>
        <w:t>ter varstva pred požarom na skupnem delovišču</w:t>
      </w:r>
      <w:r>
        <w:rPr>
          <w:rFonts w:asciiTheme="minorHAnsi" w:hAnsiTheme="minorHAnsi" w:cstheme="minorHAnsi"/>
          <w:bCs/>
          <w:sz w:val="22"/>
          <w:lang w:eastAsia="zh-CN"/>
        </w:rPr>
        <w:t>.</w:t>
      </w: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263A3EBF"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3838BD1A" w14:textId="15B7787F"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73BB59E5" w14:textId="35FB29B9"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7574A305" w14:textId="6383C823"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sidR="002A78F5">
          <w:rPr>
            <w:noProof/>
            <w:webHidden/>
          </w:rPr>
          <w:t>4</w:t>
        </w:r>
        <w:r w:rsidR="00F33041" w:rsidRPr="001864AB">
          <w:rPr>
            <w:noProof/>
            <w:webHidden/>
          </w:rPr>
          <w:fldChar w:fldCharType="end"/>
        </w:r>
      </w:hyperlink>
    </w:p>
    <w:p w14:paraId="169EE856" w14:textId="4592D730"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6943E5E9" w14:textId="5E93F19E"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6CD7FE19" w14:textId="2E6BAEF8"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353BF8D9" w14:textId="2CA15991"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58C668BC" w14:textId="2762D1C4"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4EACCE36" w14:textId="0D178D2C"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566FC642" w14:textId="2D1B660E"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sidR="002A78F5">
          <w:rPr>
            <w:noProof/>
            <w:webHidden/>
          </w:rPr>
          <w:t>5</w:t>
        </w:r>
        <w:r w:rsidR="00F33041" w:rsidRPr="001864AB">
          <w:rPr>
            <w:noProof/>
            <w:webHidden/>
          </w:rPr>
          <w:fldChar w:fldCharType="end"/>
        </w:r>
      </w:hyperlink>
    </w:p>
    <w:p w14:paraId="1915A73F" w14:textId="661C189D"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sidR="002A78F5">
          <w:rPr>
            <w:noProof/>
            <w:webHidden/>
          </w:rPr>
          <w:t>6</w:t>
        </w:r>
        <w:r w:rsidR="00F33041" w:rsidRPr="001864AB">
          <w:rPr>
            <w:noProof/>
            <w:webHidden/>
          </w:rPr>
          <w:fldChar w:fldCharType="end"/>
        </w:r>
      </w:hyperlink>
    </w:p>
    <w:p w14:paraId="6EBDEA7C" w14:textId="317183C5"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sidR="002A78F5">
          <w:rPr>
            <w:noProof/>
            <w:webHidden/>
          </w:rPr>
          <w:t>7</w:t>
        </w:r>
        <w:r w:rsidR="00F33041" w:rsidRPr="001864AB">
          <w:rPr>
            <w:noProof/>
            <w:webHidden/>
          </w:rPr>
          <w:fldChar w:fldCharType="end"/>
        </w:r>
      </w:hyperlink>
    </w:p>
    <w:p w14:paraId="06D985A5" w14:textId="1E721C7A"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sidR="002A78F5">
          <w:rPr>
            <w:noProof/>
            <w:webHidden/>
          </w:rPr>
          <w:t>8</w:t>
        </w:r>
        <w:r w:rsidR="00F33041" w:rsidRPr="001864AB">
          <w:rPr>
            <w:noProof/>
            <w:webHidden/>
          </w:rPr>
          <w:fldChar w:fldCharType="end"/>
        </w:r>
      </w:hyperlink>
    </w:p>
    <w:p w14:paraId="61E8C250" w14:textId="1993878B"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sidR="002A78F5">
          <w:rPr>
            <w:noProof/>
            <w:webHidden/>
          </w:rPr>
          <w:t>8</w:t>
        </w:r>
        <w:r w:rsidR="00F33041" w:rsidRPr="001864AB">
          <w:rPr>
            <w:noProof/>
            <w:webHidden/>
          </w:rPr>
          <w:fldChar w:fldCharType="end"/>
        </w:r>
      </w:hyperlink>
    </w:p>
    <w:p w14:paraId="397359D2" w14:textId="28C1EDF1"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19499034" w14:textId="3CE03FA0" w:rsidR="00F33041" w:rsidRPr="001864AB" w:rsidRDefault="006276C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362DD63C" w14:textId="4A0038D5" w:rsidR="00F33041" w:rsidRPr="001864AB" w:rsidRDefault="006276C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1780903E" w14:textId="2DFAB4EA"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3A2A6933" w14:textId="10BFBE0A"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081298BB" w14:textId="035E502F"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4C79F12F" w14:textId="546B36BB"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sidR="002A78F5">
          <w:rPr>
            <w:noProof/>
            <w:webHidden/>
          </w:rPr>
          <w:t>9</w:t>
        </w:r>
        <w:r w:rsidR="00F33041" w:rsidRPr="001864AB">
          <w:rPr>
            <w:noProof/>
            <w:webHidden/>
          </w:rPr>
          <w:fldChar w:fldCharType="end"/>
        </w:r>
      </w:hyperlink>
    </w:p>
    <w:p w14:paraId="7D267B33" w14:textId="45EEE6A8"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sidR="002A78F5">
          <w:rPr>
            <w:noProof/>
            <w:webHidden/>
          </w:rPr>
          <w:t>10</w:t>
        </w:r>
        <w:r w:rsidR="00F33041" w:rsidRPr="001864AB">
          <w:rPr>
            <w:noProof/>
            <w:webHidden/>
          </w:rPr>
          <w:fldChar w:fldCharType="end"/>
        </w:r>
      </w:hyperlink>
    </w:p>
    <w:p w14:paraId="48515FA5" w14:textId="01E0C28E"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74CF0A31" w14:textId="28223B13" w:rsidR="00F33041" w:rsidRPr="001864AB" w:rsidRDefault="006276C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45C6DE0E" w14:textId="10343928" w:rsidR="00F33041" w:rsidRPr="001864AB" w:rsidRDefault="006276C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79419A6C" w14:textId="082B08F1"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sidR="002A78F5">
          <w:rPr>
            <w:noProof/>
            <w:webHidden/>
          </w:rPr>
          <w:t>11</w:t>
        </w:r>
        <w:r w:rsidR="00F33041" w:rsidRPr="001864AB">
          <w:rPr>
            <w:noProof/>
            <w:webHidden/>
          </w:rPr>
          <w:fldChar w:fldCharType="end"/>
        </w:r>
      </w:hyperlink>
    </w:p>
    <w:p w14:paraId="64CE0B2E" w14:textId="61A67188"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sidR="002A78F5">
          <w:rPr>
            <w:noProof/>
            <w:webHidden/>
          </w:rPr>
          <w:t>12</w:t>
        </w:r>
        <w:r w:rsidR="00F33041" w:rsidRPr="001864AB">
          <w:rPr>
            <w:noProof/>
            <w:webHidden/>
          </w:rPr>
          <w:fldChar w:fldCharType="end"/>
        </w:r>
      </w:hyperlink>
    </w:p>
    <w:p w14:paraId="4F8FDDEB" w14:textId="4470433E"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5D416406" w14:textId="58021A78"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30A72A59" w14:textId="19F48EE4"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18106EF4" w14:textId="5014E432"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497D3938" w14:textId="6204D3F6"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6408E41F" w14:textId="51DE91E8" w:rsidR="00F33041" w:rsidRPr="001864AB" w:rsidRDefault="006276C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sidR="002A78F5">
          <w:rPr>
            <w:noProof/>
            <w:webHidden/>
          </w:rPr>
          <w:t>13</w:t>
        </w:r>
        <w:r w:rsidR="00F33041" w:rsidRPr="001864AB">
          <w:rPr>
            <w:noProof/>
            <w:webHidden/>
          </w:rPr>
          <w:fldChar w:fldCharType="end"/>
        </w:r>
      </w:hyperlink>
    </w:p>
    <w:p w14:paraId="44245DBE" w14:textId="53DB3EBA" w:rsidR="00F33041" w:rsidRPr="001864AB" w:rsidRDefault="006276C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422D0BC1" w14:textId="7BF69D6A" w:rsidR="00F33041" w:rsidRPr="001864AB" w:rsidRDefault="006276C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5528BAC3" w14:textId="47047F24" w:rsidR="00F33041" w:rsidRPr="001864AB" w:rsidRDefault="006276C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1691A7E7" w14:textId="7B916311" w:rsidR="00F33041" w:rsidRPr="001864AB" w:rsidRDefault="006276C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sidR="002A78F5">
          <w:rPr>
            <w:noProof/>
            <w:webHidden/>
          </w:rPr>
          <w:t>14</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0892EF19"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1D1D94">
        <w:t>3</w:t>
      </w:r>
      <w:r w:rsidR="00A01350" w:rsidRPr="006515A5">
        <w:t>-</w:t>
      </w:r>
      <w:r w:rsidR="00E231E1" w:rsidRPr="006515A5">
        <w:t>202</w:t>
      </w:r>
      <w:r w:rsidR="00156C2B">
        <w:t>5</w:t>
      </w:r>
      <w:r w:rsidRPr="001864AB">
        <w:t xml:space="preserve"> </w:t>
      </w:r>
    </w:p>
    <w:p w14:paraId="488FF670" w14:textId="18CBB3D9" w:rsidR="00765DEE" w:rsidRPr="001864AB" w:rsidRDefault="007C1154" w:rsidP="00765DEE">
      <w:pPr>
        <w:rPr>
          <w:rFonts w:cs="Arial"/>
          <w:i/>
          <w:sz w:val="18"/>
          <w:szCs w:val="18"/>
        </w:rPr>
      </w:pPr>
      <w:r w:rsidRPr="001864AB">
        <w:t xml:space="preserve">Predmet: </w:t>
      </w:r>
      <w:r w:rsidR="00C96071">
        <w:t>Čiščenje in vzdrževanje parkovnih površin</w:t>
      </w:r>
      <w:r w:rsidR="00765DEE" w:rsidRPr="001864AB">
        <w:t xml:space="preserve"> </w:t>
      </w:r>
    </w:p>
    <w:p w14:paraId="55EDF237" w14:textId="77777777" w:rsidR="004306AB" w:rsidRPr="001864AB" w:rsidRDefault="004306AB" w:rsidP="00765DEE">
      <w:pPr>
        <w:rPr>
          <w:rFonts w:cs="Arial"/>
          <w:i/>
          <w:sz w:val="18"/>
          <w:szCs w:val="18"/>
        </w:rPr>
      </w:pPr>
    </w:p>
    <w:p w14:paraId="762667ED" w14:textId="77777777" w:rsidR="004F5F6A" w:rsidRPr="001864AB" w:rsidRDefault="004F5F6A" w:rsidP="00AF1F2F">
      <w:pPr>
        <w:ind w:left="284"/>
        <w:rPr>
          <w:rFonts w:cs="Arial"/>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2E43E40D" w14:textId="49B13F77" w:rsidR="00166B3B" w:rsidRPr="001864AB" w:rsidRDefault="00166B3B" w:rsidP="005312FE">
      <w:r w:rsidRPr="001864AB">
        <w:t xml:space="preserve">Pred oddajo ponudbe bo za zainteresirane ponudnike organiziran ogled </w:t>
      </w:r>
      <w:r w:rsidR="00E231E1" w:rsidRPr="001864AB">
        <w:t>lokacije</w:t>
      </w:r>
      <w:r w:rsidRPr="001864AB">
        <w:t xml:space="preserve">, kjer se bodo razpisana dela izvajala. Ogled bo organiziran dne </w:t>
      </w:r>
      <w:r w:rsidR="00A9173F" w:rsidRPr="00A9173F">
        <w:t>03. 03. 2025</w:t>
      </w:r>
      <w:r w:rsidRPr="00F94362">
        <w:t xml:space="preserve"> </w:t>
      </w:r>
      <w:r w:rsidRPr="00F94362">
        <w:rPr>
          <w:rFonts w:cs="Arial"/>
          <w:i/>
          <w:sz w:val="18"/>
          <w:szCs w:val="18"/>
        </w:rPr>
        <w:t xml:space="preserve"> </w:t>
      </w:r>
      <w:r w:rsidRPr="00F94362">
        <w:t xml:space="preserve">ob </w:t>
      </w:r>
      <w:r w:rsidR="00F94362" w:rsidRPr="00F94362">
        <w:t xml:space="preserve">9.00 </w:t>
      </w:r>
      <w:r w:rsidRPr="001864AB">
        <w:t>uri</w:t>
      </w:r>
      <w:r w:rsidR="00710BF3">
        <w:t>, na vhodu bolnišnice pri vratarnici</w:t>
      </w:r>
      <w:r w:rsidRPr="001864AB">
        <w:t>. Predhodna najava ponudnikov ni potrebna in ogled ni pogoj za sodelovanje na javnem naročilu je pa za ponudnike priporočljiv.</w:t>
      </w:r>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19AAFB2D"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A9173F">
        <w:rPr>
          <w:rFonts w:cs="Arial"/>
          <w:b/>
          <w:szCs w:val="20"/>
          <w:lang w:eastAsia="sl-SI"/>
        </w:rPr>
        <w:t xml:space="preserve">do </w:t>
      </w:r>
      <w:r w:rsidR="00A9173F" w:rsidRPr="00A9173F">
        <w:rPr>
          <w:rFonts w:cs="Arial"/>
          <w:b/>
          <w:szCs w:val="20"/>
          <w:lang w:eastAsia="sl-SI"/>
        </w:rPr>
        <w:t>20</w:t>
      </w:r>
      <w:r w:rsidR="00385B1F" w:rsidRPr="00A9173F">
        <w:rPr>
          <w:rFonts w:cs="Arial"/>
          <w:b/>
          <w:szCs w:val="20"/>
          <w:lang w:eastAsia="sl-SI"/>
        </w:rPr>
        <w:t>. 03</w:t>
      </w:r>
      <w:r w:rsidR="00DA5B99" w:rsidRPr="00A9173F">
        <w:rPr>
          <w:b/>
        </w:rPr>
        <w:t>.</w:t>
      </w:r>
      <w:r w:rsidR="00DA5B99" w:rsidRPr="00F94362">
        <w:rPr>
          <w:b/>
        </w:rPr>
        <w:t xml:space="preserve"> </w:t>
      </w:r>
      <w:r w:rsidR="00E231E1" w:rsidRPr="00F94362">
        <w:rPr>
          <w:b/>
        </w:rPr>
        <w:t>202</w:t>
      </w:r>
      <w:r w:rsidR="00156C2B">
        <w:rPr>
          <w:b/>
        </w:rPr>
        <w:t>5</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w:t>
      </w:r>
      <w:r w:rsidRPr="001864AB">
        <w:lastRenderedPageBreak/>
        <w:t xml:space="preserve">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175564185"/>
      <w:bookmarkEnd w:id="14"/>
      <w:bookmarkEnd w:id="15"/>
      <w:r w:rsidRPr="001864AB">
        <w:t>ČAS IN KRAJ ODPIRANJA PONUDB</w:t>
      </w:r>
      <w:bookmarkEnd w:id="16"/>
      <w:bookmarkEnd w:id="17"/>
      <w:bookmarkEnd w:id="18"/>
      <w:r w:rsidR="00B55B72" w:rsidRPr="001864AB">
        <w:t xml:space="preserve"> </w:t>
      </w:r>
    </w:p>
    <w:p w14:paraId="4E1A2C62" w14:textId="0D90FA20"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A9173F">
        <w:rPr>
          <w:rFonts w:cs="Arial"/>
          <w:szCs w:val="20"/>
        </w:rPr>
        <w:t xml:space="preserve">dne </w:t>
      </w:r>
      <w:r w:rsidR="00A9173F" w:rsidRPr="00A9173F">
        <w:rPr>
          <w:rFonts w:cs="Arial"/>
          <w:b/>
          <w:szCs w:val="20"/>
        </w:rPr>
        <w:t>20</w:t>
      </w:r>
      <w:r w:rsidR="00385B1F" w:rsidRPr="00A9173F">
        <w:rPr>
          <w:rFonts w:cs="Arial"/>
          <w:b/>
          <w:szCs w:val="20"/>
        </w:rPr>
        <w:t>. 03.</w:t>
      </w:r>
      <w:r w:rsidR="00DA5B99" w:rsidRPr="00A9173F">
        <w:rPr>
          <w:b/>
        </w:rPr>
        <w:t xml:space="preserve"> </w:t>
      </w:r>
      <w:r w:rsidR="00E231E1" w:rsidRPr="00A9173F">
        <w:rPr>
          <w:b/>
        </w:rPr>
        <w:t>2</w:t>
      </w:r>
      <w:r w:rsidR="00E231E1" w:rsidRPr="00F94362">
        <w:rPr>
          <w:b/>
        </w:rPr>
        <w:t>02</w:t>
      </w:r>
      <w:r w:rsidR="00156C2B">
        <w:rPr>
          <w:b/>
        </w:rPr>
        <w:t>5</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7556418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75564187"/>
      <w:bookmarkStart w:id="65" w:name="_Toc336851736"/>
      <w:bookmarkStart w:id="66" w:name="_Toc336851784"/>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4"/>
    </w:p>
    <w:p w14:paraId="5B07B8AC" w14:textId="11E5F8AA" w:rsidR="00400A3C" w:rsidRPr="001864AB" w:rsidRDefault="008719FF" w:rsidP="00400A3C">
      <w:pPr>
        <w:pStyle w:val="Naslov2"/>
      </w:pPr>
      <w:bookmarkStart w:id="67" w:name="_Toc175564188"/>
      <w:r w:rsidRPr="001864AB">
        <w:t>D</w:t>
      </w:r>
      <w:r w:rsidR="00400A3C" w:rsidRPr="001864AB">
        <w:t>ostop do razpisne dokumentacije</w:t>
      </w:r>
      <w:bookmarkEnd w:id="65"/>
      <w:bookmarkEnd w:id="66"/>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175564189"/>
      <w:bookmarkEnd w:id="68"/>
      <w:bookmarkEnd w:id="69"/>
      <w:r w:rsidRPr="001864AB">
        <w:t>O</w:t>
      </w:r>
      <w:r w:rsidR="00400A3C" w:rsidRPr="001864AB">
        <w:t>bvestila in pojasnila v zvezi z razpisno dokumentacijo</w:t>
      </w:r>
      <w:bookmarkEnd w:id="70"/>
      <w:bookmarkEnd w:id="71"/>
      <w:bookmarkEnd w:id="72"/>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2FDC858F"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A9173F" w:rsidRPr="00A9173F">
        <w:rPr>
          <w:b/>
        </w:rPr>
        <w:t>05.</w:t>
      </w:r>
      <w:r w:rsidR="00A9173F">
        <w:rPr>
          <w:b/>
        </w:rPr>
        <w:t xml:space="preserve"> </w:t>
      </w:r>
      <w:r w:rsidR="00A9173F" w:rsidRPr="00A9173F">
        <w:rPr>
          <w:b/>
        </w:rPr>
        <w:t>03.</w:t>
      </w:r>
      <w:r w:rsidR="00C72B69" w:rsidRPr="00CC6235">
        <w:rPr>
          <w:b/>
        </w:rPr>
        <w:t xml:space="preserve"> 202</w:t>
      </w:r>
      <w:r w:rsidR="00156C2B">
        <w:rPr>
          <w:b/>
        </w:rPr>
        <w:t>5</w:t>
      </w:r>
      <w:r w:rsidR="00C450AB" w:rsidRPr="00CC6235">
        <w:t xml:space="preserve"> </w:t>
      </w:r>
      <w:r w:rsidRPr="00CC6235">
        <w:t>do</w:t>
      </w:r>
      <w:r w:rsidR="00D63EF4" w:rsidRPr="00CC6235">
        <w:t xml:space="preserve"> </w:t>
      </w:r>
      <w:r w:rsidR="00EB3CFD" w:rsidRPr="00CC6235">
        <w:rPr>
          <w:b/>
        </w:rPr>
        <w:t>10.00</w:t>
      </w:r>
      <w:r w:rsidR="00D63EF4" w:rsidRPr="00CC6235">
        <w:t xml:space="preserve"> ure</w:t>
      </w:r>
      <w:r w:rsidR="00EB3CFD" w:rsidRPr="00CC6235">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7556419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864AB">
        <w:rPr>
          <w:caps w:val="0"/>
        </w:rPr>
        <w:t>UGOTAVLJANJE SPOSOBNOSTI</w:t>
      </w:r>
      <w:bookmarkEnd w:id="93"/>
    </w:p>
    <w:p w14:paraId="52A34BC1" w14:textId="3C09368B" w:rsidR="005B48AD" w:rsidRPr="001864AB" w:rsidRDefault="008719FF" w:rsidP="005B48AD">
      <w:pPr>
        <w:pStyle w:val="Naslov2"/>
      </w:pPr>
      <w:bookmarkStart w:id="94" w:name="_Toc175564191"/>
      <w:r w:rsidRPr="001864AB">
        <w:t>U</w:t>
      </w:r>
      <w:r w:rsidR="002838E4" w:rsidRPr="001864AB">
        <w:t>gotavljanje sposobnosti za sodelovanje v postopku oddaje javnega naročila in dokazila</w:t>
      </w:r>
      <w:bookmarkEnd w:id="94"/>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2BAB29B2" w:rsidR="007738A6" w:rsidRPr="001864AB" w:rsidRDefault="007738A6" w:rsidP="005B48AD">
      <w:r w:rsidRPr="001864AB">
        <w:lastRenderedPageBreak/>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52623D">
        <w:t>5</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147DE03C" w:rsidR="007738A6" w:rsidRPr="001864AB" w:rsidRDefault="007738A6" w:rsidP="005B48AD">
      <w:r w:rsidRPr="001864AB">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52623D">
        <w:t>5</w:t>
      </w:r>
      <w:r w:rsidR="00261DF2" w:rsidRPr="001864AB">
        <w:t xml:space="preserve"> teh navodil.</w:t>
      </w:r>
    </w:p>
    <w:p w14:paraId="0DC23C68" w14:textId="77777777" w:rsidR="00261DF2" w:rsidRPr="001864AB" w:rsidRDefault="00261DF2" w:rsidP="005B48AD"/>
    <w:p w14:paraId="6F9423F1" w14:textId="57EF7FFC"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A96ECF">
        <w:t>5</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7556419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1864AB">
        <w:t>Razlogi za izključitev</w:t>
      </w:r>
      <w:bookmarkEnd w:id="111"/>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2" w:name="_Toc464638529"/>
      <w:bookmarkStart w:id="113" w:name="_Toc175564193"/>
      <w:bookmarkStart w:id="114" w:name="_Toc336851742"/>
      <w:bookmarkStart w:id="115" w:name="_Toc336851790"/>
      <w:bookmarkEnd w:id="112"/>
      <w:r w:rsidRPr="001864AB">
        <w:t>Pogoji za sodelovanje glede ustreznosti za opravljanje poklicne dejavnosti</w:t>
      </w:r>
      <w:bookmarkEnd w:id="113"/>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6" w:name="_Toc464638533"/>
      <w:bookmarkStart w:id="117" w:name="_Toc175564194"/>
      <w:bookmarkEnd w:id="114"/>
      <w:bookmarkEnd w:id="115"/>
      <w:bookmarkEnd w:id="116"/>
      <w:r w:rsidRPr="001864AB">
        <w:lastRenderedPageBreak/>
        <w:t>Pogoji za sodelovanje glede ekonomskega in finančnega položaja</w:t>
      </w:r>
      <w:bookmarkEnd w:id="117"/>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8" w:name="_Toc464638539"/>
      <w:bookmarkStart w:id="119" w:name="_Toc464638541"/>
      <w:bookmarkStart w:id="120" w:name="_Toc464638544"/>
      <w:bookmarkStart w:id="121" w:name="_Toc464638546"/>
      <w:bookmarkStart w:id="122" w:name="_Toc175564195"/>
      <w:bookmarkStart w:id="123" w:name="_Toc336851743"/>
      <w:bookmarkStart w:id="124" w:name="_Toc336851791"/>
      <w:bookmarkEnd w:id="118"/>
      <w:bookmarkEnd w:id="119"/>
      <w:bookmarkEnd w:id="120"/>
      <w:bookmarkEnd w:id="121"/>
      <w:r w:rsidRPr="001864AB">
        <w:t>Pogoji za sodelovanje glede tehnične in strokovne sposobnosti</w:t>
      </w:r>
      <w:bookmarkEnd w:id="122"/>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27776BDD" w:rsidR="00EB3CFD" w:rsidRPr="00A9173F" w:rsidRDefault="00EB3CFD" w:rsidP="006339C5">
      <w:pPr>
        <w:numPr>
          <w:ilvl w:val="0"/>
          <w:numId w:val="13"/>
        </w:numPr>
        <w:ind w:left="426" w:hanging="284"/>
        <w:rPr>
          <w:rFonts w:cs="Arial"/>
          <w:i/>
          <w:sz w:val="18"/>
          <w:szCs w:val="18"/>
        </w:rPr>
      </w:pPr>
      <w:bookmarkStart w:id="125" w:name="_Hlk190334175"/>
      <w:bookmarkStart w:id="126" w:name="_Hlk190334544"/>
      <w:r w:rsidRPr="00A9173F">
        <w:t xml:space="preserve">Ponudnik </w:t>
      </w:r>
      <w:r w:rsidR="002B567E" w:rsidRPr="00A9173F">
        <w:t xml:space="preserve">zagotavlja, da </w:t>
      </w:r>
      <w:r w:rsidR="002B1FF2" w:rsidRPr="00A9173F">
        <w:t>bo</w:t>
      </w:r>
      <w:r w:rsidR="002B567E" w:rsidRPr="00A9173F">
        <w:t xml:space="preserve"> </w:t>
      </w:r>
      <w:r w:rsidR="002B1FF2" w:rsidRPr="00A9173F">
        <w:t xml:space="preserve">odstranjeval in odvažal </w:t>
      </w:r>
      <w:r w:rsidR="008043A4" w:rsidRPr="00A9173F">
        <w:rPr>
          <w:rFonts w:eastAsia="Times New Roman"/>
          <w:szCs w:val="20"/>
        </w:rPr>
        <w:t xml:space="preserve">na deponijo </w:t>
      </w:r>
      <w:r w:rsidR="002B1FF2" w:rsidRPr="00A9173F">
        <w:t xml:space="preserve">vse </w:t>
      </w:r>
      <w:r w:rsidR="002B567E" w:rsidRPr="00A9173F">
        <w:t>odpadk</w:t>
      </w:r>
      <w:r w:rsidR="002B1FF2" w:rsidRPr="00A9173F">
        <w:t>e</w:t>
      </w:r>
      <w:r w:rsidR="002B567E" w:rsidRPr="00A9173F">
        <w:t>, ki bodo nastali pri opravljanju storitev čiščenja in vzdrževanja parka</w:t>
      </w:r>
      <w:r w:rsidR="00A03916" w:rsidRPr="00A9173F">
        <w:rPr>
          <w:rFonts w:eastAsia="Times New Roman"/>
          <w:szCs w:val="20"/>
        </w:rPr>
        <w:t xml:space="preserve"> </w:t>
      </w:r>
      <w:r w:rsidR="002B1FF2" w:rsidRPr="00A9173F">
        <w:rPr>
          <w:rFonts w:eastAsia="Times New Roman"/>
          <w:szCs w:val="20"/>
        </w:rPr>
        <w:t>ter</w:t>
      </w:r>
      <w:r w:rsidR="00381B2D" w:rsidRPr="00A9173F">
        <w:rPr>
          <w:rFonts w:cs="Calibri"/>
        </w:rPr>
        <w:t xml:space="preserve"> </w:t>
      </w:r>
      <w:r w:rsidR="008043A4" w:rsidRPr="00A9173F">
        <w:rPr>
          <w:rFonts w:cs="Calibri"/>
        </w:rPr>
        <w:t xml:space="preserve"> da bo izvajal </w:t>
      </w:r>
      <w:r w:rsidR="00381B2D" w:rsidRPr="00A9173F">
        <w:rPr>
          <w:rFonts w:cs="Calibri"/>
        </w:rPr>
        <w:t>interventn</w:t>
      </w:r>
      <w:r w:rsidR="008043A4" w:rsidRPr="00A9173F">
        <w:rPr>
          <w:rFonts w:cs="Calibri"/>
        </w:rPr>
        <w:t>e</w:t>
      </w:r>
      <w:r w:rsidR="00381B2D" w:rsidRPr="00A9173F">
        <w:rPr>
          <w:rFonts w:cs="Calibri"/>
        </w:rPr>
        <w:t xml:space="preserve"> </w:t>
      </w:r>
      <w:r w:rsidR="008043A4" w:rsidRPr="00A9173F">
        <w:rPr>
          <w:rFonts w:cs="Calibri"/>
        </w:rPr>
        <w:t>storitve</w:t>
      </w:r>
      <w:r w:rsidR="00381B2D" w:rsidRPr="00A9173F">
        <w:rPr>
          <w:rFonts w:cs="Calibri"/>
        </w:rPr>
        <w:t xml:space="preserve"> ob vsakem času</w:t>
      </w:r>
      <w:bookmarkEnd w:id="125"/>
      <w:r w:rsidR="00D95852" w:rsidRPr="00A9173F">
        <w:rPr>
          <w:rFonts w:cs="Calibri"/>
        </w:rPr>
        <w:t>.</w:t>
      </w:r>
    </w:p>
    <w:bookmarkEnd w:id="126"/>
    <w:p w14:paraId="71B8E411" w14:textId="57E9F3B3" w:rsidR="00E248BB" w:rsidRPr="001864AB" w:rsidRDefault="00E248BB" w:rsidP="00E248BB">
      <w:pPr>
        <w:ind w:left="142"/>
      </w:pPr>
    </w:p>
    <w:p w14:paraId="64E14827" w14:textId="77777777" w:rsidR="00270A35" w:rsidRPr="001864AB" w:rsidRDefault="00270A35" w:rsidP="00596401">
      <w:pPr>
        <w:ind w:left="426"/>
      </w:pPr>
      <w:r w:rsidRPr="001864AB">
        <w:t xml:space="preserve">Gospodarski subjekti v ponudbi lahko skupno izpolnjujejo predmetni pogoj. Gospodarski </w:t>
      </w:r>
      <w:r w:rsidR="002C173A" w:rsidRPr="001864AB">
        <w:t>subjekt lahko uporabi zmogljivosti drugih subjektov, ne glede na pravno razmerje med njim in temi subjekti le, če bodo slednji izvajali storitve, za katere se zahtevajo te zmogljivosti.</w:t>
      </w:r>
    </w:p>
    <w:p w14:paraId="3199EB04" w14:textId="77777777" w:rsidR="00270A35" w:rsidRPr="001864AB" w:rsidRDefault="00270A35" w:rsidP="00366B65"/>
    <w:p w14:paraId="78D9D30A" w14:textId="77777777" w:rsidR="00164F36" w:rsidRPr="001864AB" w:rsidRDefault="00164F36" w:rsidP="00F60AF5">
      <w:pPr>
        <w:ind w:firstLine="426"/>
      </w:pPr>
      <w:r w:rsidRPr="001864AB">
        <w:t>DOKAZILO:</w:t>
      </w:r>
    </w:p>
    <w:p w14:paraId="578217A0" w14:textId="76FB8FF4" w:rsidR="00894096" w:rsidRDefault="00894096" w:rsidP="00F60AF5">
      <w:pPr>
        <w:tabs>
          <w:tab w:val="left" w:pos="817"/>
        </w:tabs>
        <w:ind w:left="392"/>
      </w:pPr>
      <w:r w:rsidRPr="001864AB">
        <w:t xml:space="preserve">Izpolnjen </w:t>
      </w:r>
      <w:r w:rsidRPr="00D95852">
        <w:t>obrazec ESPD</w:t>
      </w:r>
      <w:r w:rsidR="004B5BF5" w:rsidRPr="001864AB">
        <w:rPr>
          <w:b/>
        </w:rPr>
        <w:t xml:space="preserve"> </w:t>
      </w:r>
      <w:r w:rsidR="004B5BF5" w:rsidRPr="001864AB">
        <w:t xml:space="preserve">(v »Del IV: Pogoji za sodelovanje, Oddelek C: Tehnična in strokovna sposobnost, </w:t>
      </w:r>
      <w:r w:rsidR="00635BA0" w:rsidRPr="001864AB">
        <w:t>Za naročila storitev: Izvedba storitve določene vrste</w:t>
      </w:r>
      <w:r w:rsidR="004B5BF5" w:rsidRPr="001864AB">
        <w:t>«)</w:t>
      </w:r>
      <w:r w:rsidR="002B1FF2">
        <w:t xml:space="preserve"> in izjava ponudnika</w:t>
      </w:r>
      <w:r w:rsidR="008043A4">
        <w:t>.</w:t>
      </w:r>
    </w:p>
    <w:p w14:paraId="34D12BAB" w14:textId="43C40EA7" w:rsidR="00894096" w:rsidRPr="001864AB" w:rsidRDefault="00894096" w:rsidP="00F60AF5">
      <w:pPr>
        <w:tabs>
          <w:tab w:val="left" w:pos="817"/>
        </w:tabs>
        <w:ind w:left="392"/>
        <w:rPr>
          <w:b/>
        </w:rPr>
      </w:pPr>
    </w:p>
    <w:p w14:paraId="3A0D5995" w14:textId="2CE04168" w:rsidR="00CB2DBF" w:rsidRPr="001864AB" w:rsidRDefault="00CB2DBF" w:rsidP="00CB2DBF">
      <w:pPr>
        <w:numPr>
          <w:ilvl w:val="0"/>
          <w:numId w:val="13"/>
        </w:numPr>
        <w:ind w:left="426" w:hanging="284"/>
        <w:rPr>
          <w:rFonts w:cs="Arial"/>
          <w:i/>
          <w:sz w:val="18"/>
          <w:szCs w:val="18"/>
        </w:rPr>
      </w:pPr>
      <w:r w:rsidRPr="001864AB">
        <w:t xml:space="preserve">Ponudnik je v zadnjih treh letih, šteto od dneva objave obvestila o tem naročilu na portalu javnih naročil, uspešno izvedel (kar pomeni količinsko in kakovostno v skladu z naročilom) </w:t>
      </w:r>
      <w:r>
        <w:t xml:space="preserve">in </w:t>
      </w:r>
      <w:r w:rsidRPr="001864AB">
        <w:t xml:space="preserve">vsaj 12 mesecev neprekinjeno izvajal storitev </w:t>
      </w:r>
      <w:r>
        <w:t>čiščenja in vzdrževanja parkovnih površin</w:t>
      </w:r>
      <w:r w:rsidR="00357FB3">
        <w:t xml:space="preserve"> </w:t>
      </w:r>
      <w:r w:rsidRPr="001864AB">
        <w:t xml:space="preserve">v </w:t>
      </w:r>
      <w:r w:rsidR="009004BC">
        <w:t>skupni vrednosti</w:t>
      </w:r>
      <w:r w:rsidRPr="001864AB">
        <w:t xml:space="preserve"> minimalno </w:t>
      </w:r>
      <w:r>
        <w:t>5</w:t>
      </w:r>
      <w:r w:rsidRPr="001864AB">
        <w:t>0.000 EUR z DDV na letni ravni</w:t>
      </w:r>
      <w:r w:rsidR="00905498">
        <w:t xml:space="preserve"> in minimalni površini 15.000 m</w:t>
      </w:r>
      <w:r w:rsidR="00905498">
        <w:rPr>
          <w:rFonts w:ascii="Garamond" w:hAnsi="Garamond"/>
        </w:rPr>
        <w:t>²</w:t>
      </w:r>
      <w:r w:rsidRPr="001864AB">
        <w:t xml:space="preserve">. Ponudnik predloži najmanj 2 primerljiva pravna posla. </w:t>
      </w:r>
      <w:r w:rsidRPr="001864AB">
        <w:rPr>
          <w:rFonts w:eastAsia="Times New Roman"/>
          <w:szCs w:val="20"/>
        </w:rPr>
        <w:t>Referenco mora v primeru skupne ponudbe, podati vodilni partner ponudnikov.</w:t>
      </w:r>
    </w:p>
    <w:p w14:paraId="2D32800C" w14:textId="77777777" w:rsidR="00CB2DBF" w:rsidRDefault="00CB2DBF" w:rsidP="00CB2DBF">
      <w:pPr>
        <w:ind w:left="142"/>
      </w:pPr>
    </w:p>
    <w:p w14:paraId="40435289" w14:textId="77777777" w:rsidR="00CB2DBF" w:rsidRPr="001864AB" w:rsidRDefault="00CB2DBF" w:rsidP="00CB2DBF">
      <w:pPr>
        <w:ind w:left="426"/>
      </w:pPr>
      <w:r w:rsidRPr="001864AB">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1C233C6" w14:textId="77777777" w:rsidR="00CB2DBF" w:rsidRPr="001864AB" w:rsidRDefault="00CB2DBF" w:rsidP="00CB2DBF"/>
    <w:p w14:paraId="4249233F" w14:textId="77777777" w:rsidR="00CB2DBF" w:rsidRPr="001864AB" w:rsidRDefault="00CB2DBF" w:rsidP="00CB2DBF">
      <w:pPr>
        <w:ind w:firstLine="426"/>
      </w:pPr>
      <w:r w:rsidRPr="001864AB">
        <w:t>DOKAZILO:</w:t>
      </w:r>
    </w:p>
    <w:p w14:paraId="0ADA0C85" w14:textId="77777777" w:rsidR="00CB2DBF" w:rsidRPr="001864AB" w:rsidRDefault="00CB2DBF" w:rsidP="00CB2DBF">
      <w:pPr>
        <w:tabs>
          <w:tab w:val="left" w:pos="817"/>
        </w:tabs>
        <w:ind w:left="392"/>
        <w:rPr>
          <w:b/>
        </w:rPr>
      </w:pPr>
      <w:r w:rsidRPr="001864AB">
        <w:t xml:space="preserve">Izpolnjen </w:t>
      </w:r>
      <w:r w:rsidRPr="00D95852">
        <w:t>obrazec ESPD</w:t>
      </w:r>
      <w:r w:rsidRPr="001864AB">
        <w:rPr>
          <w:b/>
        </w:rPr>
        <w:t xml:space="preserve"> </w:t>
      </w:r>
      <w:r w:rsidRPr="001864AB">
        <w:t>(v »Del IV: Pogoji za sodelovanje, Oddelek C: Tehnična in strokovna sposobnost, Za naročila storitev: Izvedba storitve določene vrste«) in referenčno potrdilo.</w:t>
      </w:r>
    </w:p>
    <w:p w14:paraId="2DC4F340" w14:textId="14F3CE62" w:rsidR="001A5220" w:rsidRDefault="001A5220" w:rsidP="001A5220">
      <w:pPr>
        <w:tabs>
          <w:tab w:val="left" w:pos="817"/>
        </w:tabs>
        <w:rPr>
          <w:b/>
        </w:rPr>
      </w:pPr>
    </w:p>
    <w:p w14:paraId="6CA0847B" w14:textId="77777777" w:rsidR="001A5220" w:rsidRPr="001864AB" w:rsidRDefault="001A5220" w:rsidP="001A5220">
      <w:pPr>
        <w:spacing w:after="160" w:line="259" w:lineRule="auto"/>
        <w:contextualSpacing/>
        <w:rPr>
          <w:rFonts w:eastAsia="Arial" w:cs="Arial"/>
          <w:szCs w:val="20"/>
          <w:lang w:eastAsia="sl-SI"/>
        </w:rPr>
      </w:pPr>
    </w:p>
    <w:p w14:paraId="26ED949F" w14:textId="77777777" w:rsidR="002D6CB5" w:rsidRPr="001864AB" w:rsidRDefault="001B0726" w:rsidP="00D63EF4">
      <w:pPr>
        <w:pStyle w:val="Naslov3"/>
      </w:pPr>
      <w:bookmarkStart w:id="127" w:name="_Toc175564196"/>
      <w:r w:rsidRPr="001864AB">
        <w:t>Kadrovski pogoji oziroma sposobnost</w:t>
      </w:r>
      <w:bookmarkEnd w:id="123"/>
      <w:bookmarkEnd w:id="124"/>
      <w:bookmarkEnd w:id="127"/>
      <w:r w:rsidR="00B37EA3" w:rsidRPr="001864AB">
        <w:t xml:space="preserve"> </w:t>
      </w:r>
    </w:p>
    <w:p w14:paraId="036B5582" w14:textId="37548C43" w:rsidR="004F093D" w:rsidRPr="001864AB" w:rsidRDefault="004F093D" w:rsidP="004F093D">
      <w:pPr>
        <w:rPr>
          <w:rFonts w:cs="Arial"/>
          <w:i/>
          <w:sz w:val="18"/>
          <w:szCs w:val="18"/>
          <w:highlight w:val="yellow"/>
        </w:rPr>
      </w:pPr>
    </w:p>
    <w:p w14:paraId="4DE304AB" w14:textId="0D1742D6" w:rsidR="00DB7174" w:rsidRPr="001864AB" w:rsidRDefault="00DB7174" w:rsidP="00ED4862">
      <w:pPr>
        <w:spacing w:after="5" w:line="240" w:lineRule="auto"/>
        <w:contextualSpacing/>
        <w:rPr>
          <w:rFonts w:eastAsia="Arial" w:cs="Arial"/>
          <w:szCs w:val="20"/>
          <w:lang w:eastAsia="sl-SI"/>
        </w:rPr>
      </w:pPr>
      <w:r w:rsidRPr="001864AB">
        <w:t xml:space="preserve">1. Ponudnik </w:t>
      </w:r>
      <w:r w:rsidR="00ED4862">
        <w:t>ima zaposleno ustrezno tehnično osebje z znanjem slovenskega jezika, ki bo sodelovalo pri izvedbi naročila</w:t>
      </w:r>
      <w:r w:rsidR="00D95852">
        <w:t xml:space="preserve"> v skladu s tehničnimi specifikacijami naročnika</w:t>
      </w:r>
      <w:r w:rsidRPr="001864AB">
        <w:rPr>
          <w:rFonts w:eastAsia="Times New Roman" w:cs="Arial"/>
          <w:bCs/>
          <w:szCs w:val="20"/>
          <w:lang w:eastAsia="sl-SI"/>
        </w:rPr>
        <w:t>.</w:t>
      </w:r>
      <w:r w:rsidRPr="001864AB">
        <w:rPr>
          <w:rFonts w:eastAsia="Arial" w:cs="Arial"/>
          <w:szCs w:val="20"/>
          <w:lang w:eastAsia="sl-SI"/>
        </w:rPr>
        <w:t xml:space="preserve"> </w:t>
      </w: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DB7174">
      <w:pPr>
        <w:spacing w:after="160" w:line="259" w:lineRule="auto"/>
        <w:contextualSpacing/>
        <w:rPr>
          <w:rFonts w:eastAsia="Arial" w:cs="Arial"/>
          <w:szCs w:val="20"/>
          <w:lang w:eastAsia="sl-SI"/>
        </w:rPr>
      </w:pPr>
      <w:r w:rsidRPr="00A01350">
        <w:rPr>
          <w:rFonts w:eastAsia="Arial" w:cs="Arial"/>
          <w:szCs w:val="20"/>
          <w:lang w:eastAsia="sl-SI"/>
        </w:rPr>
        <w:t>DOKAZILO:</w:t>
      </w:r>
    </w:p>
    <w:p w14:paraId="1229EC36" w14:textId="1A0DC602" w:rsidR="00DB7174" w:rsidRPr="001864AB" w:rsidRDefault="00DB7174" w:rsidP="00DB7174">
      <w:pPr>
        <w:spacing w:after="160" w:line="259" w:lineRule="auto"/>
        <w:contextualSpacing/>
        <w:rPr>
          <w:rFonts w:eastAsia="Arial" w:cs="Arial"/>
          <w:szCs w:val="20"/>
          <w:lang w:eastAsia="sl-SI"/>
        </w:rPr>
      </w:pPr>
      <w:r w:rsidRPr="001864AB">
        <w:t xml:space="preserve">Izpolnjen </w:t>
      </w:r>
      <w:r w:rsidRPr="00D95852">
        <w:t>obrazec ESPD</w:t>
      </w:r>
      <w:r w:rsidRPr="001864AB">
        <w:rPr>
          <w:b/>
        </w:rPr>
        <w:t xml:space="preserve"> </w:t>
      </w:r>
      <w:r w:rsidRPr="001864AB">
        <w:t>(v »Del IV: Pogoji za sodelovanje, Oddelek C: Tehnična in strokovna sposobnost, Izobrazba in strokovna usposobljenost«)</w:t>
      </w:r>
      <w:r w:rsidR="00BD1B14">
        <w:t xml:space="preserve"> in dokazila</w:t>
      </w:r>
      <w:r w:rsidRPr="001864AB">
        <w:t>.</w:t>
      </w:r>
    </w:p>
    <w:p w14:paraId="530E8812" w14:textId="2889DF36" w:rsidR="00DB7174" w:rsidRPr="001864AB" w:rsidRDefault="00DB7174" w:rsidP="00ED4862">
      <w:pPr>
        <w:tabs>
          <w:tab w:val="left" w:pos="817"/>
        </w:tabs>
      </w:pPr>
      <w:r w:rsidRPr="001864AB">
        <w:lastRenderedPageBreak/>
        <w:t xml:space="preserve">Ponudnik mora naročniku predložiti dokazila </w:t>
      </w:r>
      <w:r w:rsidR="009717FE">
        <w:t>in sicer</w:t>
      </w:r>
      <w:r w:rsidRPr="001864AB">
        <w:t xml:space="preserve"> </w:t>
      </w:r>
      <w:r w:rsidRPr="001864AB">
        <w:rPr>
          <w:rFonts w:eastAsia="Times New Roman"/>
          <w:szCs w:val="20"/>
        </w:rPr>
        <w:t>seznam zaposlenih, ki bodo opravljali razpisano storitev na območju bolnišnice</w:t>
      </w:r>
      <w:r w:rsidR="00D95852">
        <w:rPr>
          <w:rFonts w:eastAsia="Times New Roman"/>
          <w:szCs w:val="20"/>
        </w:rPr>
        <w:t xml:space="preserve"> v skladu s tehničnimi specifikacijami naročnika</w:t>
      </w:r>
      <w:r w:rsidR="00CB2DBF">
        <w:rPr>
          <w:rFonts w:eastAsia="Times New Roman"/>
          <w:szCs w:val="20"/>
        </w:rPr>
        <w:t>.</w:t>
      </w:r>
    </w:p>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28" w:name="_Toc336851744"/>
      <w:bookmarkStart w:id="129" w:name="_Toc336851792"/>
      <w:bookmarkStart w:id="130" w:name="_Toc175564197"/>
      <w:r w:rsidRPr="001864AB">
        <w:rPr>
          <w:caps w:val="0"/>
        </w:rPr>
        <w:t>MERILA</w:t>
      </w:r>
      <w:bookmarkEnd w:id="128"/>
      <w:bookmarkEnd w:id="129"/>
      <w:bookmarkEnd w:id="130"/>
    </w:p>
    <w:p w14:paraId="01751DED" w14:textId="2F7FB196"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27783316" w14:textId="454EAF3D" w:rsidR="00562109" w:rsidRPr="001864AB" w:rsidRDefault="008719FF" w:rsidP="00DB287C">
      <w:pPr>
        <w:pStyle w:val="Naslov1"/>
      </w:pPr>
      <w:bookmarkStart w:id="131" w:name="_Toc175564198"/>
      <w:r w:rsidRPr="001864AB">
        <w:rPr>
          <w:caps w:val="0"/>
        </w:rPr>
        <w:t>PONUDBA</w:t>
      </w:r>
      <w:bookmarkEnd w:id="131"/>
    </w:p>
    <w:p w14:paraId="494C9F92" w14:textId="51ED5ABD" w:rsidR="00120550" w:rsidRPr="001864AB" w:rsidRDefault="008719FF" w:rsidP="00120550">
      <w:pPr>
        <w:pStyle w:val="Naslov2"/>
      </w:pPr>
      <w:bookmarkStart w:id="132" w:name="_Toc336851746"/>
      <w:bookmarkStart w:id="133" w:name="_Toc336851794"/>
      <w:bookmarkStart w:id="134" w:name="_Toc175564199"/>
      <w:r w:rsidRPr="001864AB">
        <w:t>P</w:t>
      </w:r>
      <w:r w:rsidR="00120550" w:rsidRPr="001864AB">
        <w:t>onudbena dokumentacija</w:t>
      </w:r>
      <w:bookmarkEnd w:id="132"/>
      <w:bookmarkEnd w:id="133"/>
      <w:bookmarkEnd w:id="134"/>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A7CCC9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60442F7F" w14:textId="4483D738" w:rsidR="00CB2DBF" w:rsidRPr="000A687D" w:rsidRDefault="0017485A" w:rsidP="006339C5">
      <w:pPr>
        <w:pStyle w:val="Odstavekseznama"/>
        <w:numPr>
          <w:ilvl w:val="0"/>
          <w:numId w:val="5"/>
        </w:numPr>
      </w:pPr>
      <w:r>
        <w:t>i</w:t>
      </w:r>
      <w:r w:rsidR="00301C05">
        <w:t>zpolnjen obrazec »Reference«,</w:t>
      </w:r>
    </w:p>
    <w:p w14:paraId="41E94C2A" w14:textId="5CDEDA40" w:rsidR="00795396" w:rsidRPr="000A687D" w:rsidRDefault="00795396" w:rsidP="006339C5">
      <w:pPr>
        <w:pStyle w:val="Odstavekseznama"/>
        <w:numPr>
          <w:ilvl w:val="0"/>
          <w:numId w:val="5"/>
        </w:numPr>
      </w:pPr>
      <w:r w:rsidRPr="000A687D">
        <w:t xml:space="preserve">Dokazila v zvezi z izpolnjevanjem </w:t>
      </w:r>
      <w:r w:rsidR="00BD1B14">
        <w:t xml:space="preserve">pogojev iz poglavja 8 in </w:t>
      </w:r>
      <w:r w:rsidRPr="000A687D">
        <w:t>zahtev</w:t>
      </w:r>
      <w:r w:rsidR="00BD1B14">
        <w:t xml:space="preserve"> iz</w:t>
      </w:r>
      <w:r w:rsidR="00A01350" w:rsidRPr="000A687D">
        <w:t xml:space="preserve"> tehničnih specifikacij</w:t>
      </w:r>
      <w:r w:rsidR="003017AB" w:rsidRPr="000A687D">
        <w:t>,</w:t>
      </w:r>
    </w:p>
    <w:p w14:paraId="2E1BD089" w14:textId="27B76E93" w:rsidR="00120550" w:rsidRDefault="0017485A" w:rsidP="006339C5">
      <w:pPr>
        <w:pStyle w:val="Odstavekseznama"/>
        <w:numPr>
          <w:ilvl w:val="0"/>
          <w:numId w:val="5"/>
        </w:numPr>
      </w:pPr>
      <w:r>
        <w:t>i</w:t>
      </w:r>
      <w:r w:rsidR="006339C5" w:rsidRPr="003017AB">
        <w:t>zpolnjen vzorec pogodbe</w:t>
      </w:r>
      <w:r w:rsidR="0042034B">
        <w:t xml:space="preserve"> o opravljanju storitev čiščenja in vzdrževanja bolnišničnih parkovnih površin,</w:t>
      </w:r>
    </w:p>
    <w:p w14:paraId="23968115" w14:textId="5A7417A7" w:rsidR="00A3278E" w:rsidRPr="00A3278E" w:rsidRDefault="00A3278E" w:rsidP="00A3278E">
      <w:pPr>
        <w:pStyle w:val="Odstavekseznama"/>
        <w:numPr>
          <w:ilvl w:val="0"/>
          <w:numId w:val="5"/>
        </w:numPr>
        <w:rPr>
          <w:rFonts w:cs="Arial"/>
          <w:szCs w:val="20"/>
        </w:rPr>
      </w:pPr>
      <w:r>
        <w:rPr>
          <w:rFonts w:cs="Arial"/>
          <w:szCs w:val="20"/>
        </w:rPr>
        <w:t xml:space="preserve">izpolnjen vzorec </w:t>
      </w:r>
      <w:r w:rsidRPr="00A3278E">
        <w:rPr>
          <w:rFonts w:cs="Arial"/>
          <w:szCs w:val="20"/>
        </w:rPr>
        <w:t xml:space="preserve">pogodbe o skupnih ukrepih </w:t>
      </w:r>
      <w:r w:rsidRPr="00A3278E">
        <w:rPr>
          <w:rFonts w:cs="Arial"/>
          <w:bCs/>
          <w:szCs w:val="20"/>
          <w:lang w:eastAsia="zh-CN"/>
        </w:rPr>
        <w:t>zagotavljanj</w:t>
      </w:r>
      <w:r>
        <w:rPr>
          <w:rFonts w:cs="Arial"/>
          <w:bCs/>
          <w:szCs w:val="20"/>
          <w:lang w:eastAsia="zh-CN"/>
        </w:rPr>
        <w:t>u</w:t>
      </w:r>
      <w:r w:rsidRPr="00A3278E">
        <w:rPr>
          <w:rFonts w:cs="Arial"/>
          <w:bCs/>
          <w:szCs w:val="20"/>
          <w:lang w:eastAsia="zh-CN"/>
        </w:rPr>
        <w:t xml:space="preserve"> varnosti in zdravja pri delu</w:t>
      </w:r>
    </w:p>
    <w:p w14:paraId="51040DE9" w14:textId="1A781F79" w:rsidR="00A3278E" w:rsidRPr="003017AB" w:rsidRDefault="00A3278E" w:rsidP="00A3278E">
      <w:pPr>
        <w:pStyle w:val="Odstavekseznama"/>
      </w:pPr>
      <w:r w:rsidRPr="00A3278E">
        <w:rPr>
          <w:rFonts w:cs="Arial"/>
          <w:bCs/>
          <w:szCs w:val="20"/>
          <w:lang w:eastAsia="zh-CN"/>
        </w:rPr>
        <w:t>ter varstva pred požarom na skupnem delovišču</w:t>
      </w:r>
      <w:r w:rsidR="002A78F5">
        <w:rPr>
          <w:rFonts w:cs="Arial"/>
          <w:bCs/>
          <w:szCs w:val="20"/>
          <w:lang w:eastAsia="zh-CN"/>
        </w:rPr>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5" w:name="_Toc175564200"/>
      <w:r w:rsidRPr="001864AB">
        <w:t>S</w:t>
      </w:r>
      <w:r w:rsidR="00974AB6" w:rsidRPr="001864AB">
        <w:t>estavljanje ponudbe</w:t>
      </w:r>
      <w:bookmarkEnd w:id="135"/>
    </w:p>
    <w:p w14:paraId="64447A67" w14:textId="77777777" w:rsidR="00BB1E26" w:rsidRPr="001864AB" w:rsidRDefault="00974AB6" w:rsidP="007F00EE">
      <w:pPr>
        <w:pStyle w:val="Naslov3"/>
      </w:pPr>
      <w:bookmarkStart w:id="136" w:name="_Toc464638554"/>
      <w:bookmarkStart w:id="137" w:name="_Toc175564201"/>
      <w:bookmarkEnd w:id="136"/>
      <w:r w:rsidRPr="001864AB">
        <w:t>Dokazila o izpolnjevanju zahtev iz tehničnih specifikacij</w:t>
      </w:r>
      <w:bookmarkEnd w:id="137"/>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8" w:name="_Toc464638557"/>
      <w:bookmarkStart w:id="139" w:name="_Toc464638559"/>
      <w:bookmarkStart w:id="140" w:name="_Toc336851749"/>
      <w:bookmarkStart w:id="141" w:name="_Toc336851797"/>
      <w:bookmarkStart w:id="142" w:name="_Toc175564202"/>
      <w:bookmarkStart w:id="143" w:name="_Toc336851748"/>
      <w:bookmarkStart w:id="144" w:name="_Toc336851796"/>
      <w:bookmarkEnd w:id="138"/>
      <w:bookmarkEnd w:id="139"/>
      <w:r w:rsidRPr="001864AB">
        <w:t>Obrazec »</w:t>
      </w:r>
      <w:bookmarkEnd w:id="140"/>
      <w:bookmarkEnd w:id="141"/>
      <w:r w:rsidR="00974AB6" w:rsidRPr="001864AB">
        <w:t>ESPD</w:t>
      </w:r>
      <w:r w:rsidRPr="001864AB">
        <w:t>«</w:t>
      </w:r>
      <w:r w:rsidR="00974AB6" w:rsidRPr="001864AB">
        <w:t xml:space="preserve"> za vse gospodarske subjekte</w:t>
      </w:r>
      <w:bookmarkEnd w:id="142"/>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w:t>
      </w:r>
      <w:r w:rsidRPr="001864AB">
        <w:rPr>
          <w:rFonts w:cs="Arial"/>
          <w:szCs w:val="20"/>
          <w:lang w:eastAsia="sl-SI"/>
        </w:rPr>
        <w:lastRenderedPageBreak/>
        <w:t xml:space="preserve">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5"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6" w:name="_Hlk531606225"/>
      <w:r w:rsidRPr="001864AB">
        <w:t>pri čemer se v slednjem primeru v skladu Splošnimi pogoji uporabe sistema e-JN šteje, da je oddan pravno zavezujoč dokument, ki ima enako veljavnost kot podpisan</w:t>
      </w:r>
      <w:bookmarkEnd w:id="146"/>
      <w:r w:rsidRPr="001864AB">
        <w:t xml:space="preserve">. </w:t>
      </w:r>
    </w:p>
    <w:bookmarkEnd w:id="145"/>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7" w:name="_Toc466382905"/>
      <w:bookmarkStart w:id="148" w:name="_Toc466382906"/>
      <w:bookmarkStart w:id="149" w:name="_Toc175564203"/>
      <w:bookmarkEnd w:id="147"/>
      <w:bookmarkEnd w:id="148"/>
      <w:r w:rsidRPr="001864AB">
        <w:t>Obrazec »Predračun«</w:t>
      </w:r>
      <w:bookmarkEnd w:id="149"/>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0" w:name="_Toc509686755"/>
      <w:bookmarkStart w:id="151" w:name="_Toc509690863"/>
      <w:bookmarkStart w:id="152" w:name="_Toc509692020"/>
      <w:bookmarkStart w:id="153" w:name="_Toc175564204"/>
      <w:bookmarkEnd w:id="143"/>
      <w:bookmarkEnd w:id="144"/>
      <w:bookmarkEnd w:id="150"/>
      <w:bookmarkEnd w:id="151"/>
      <w:bookmarkEnd w:id="152"/>
      <w:r w:rsidRPr="001864AB">
        <w:t xml:space="preserve">Finančno </w:t>
      </w:r>
      <w:r w:rsidR="00D65E97" w:rsidRPr="001864AB">
        <w:t>Zavarovanje</w:t>
      </w:r>
      <w:bookmarkEnd w:id="153"/>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4" w:name="_Hlk508788160"/>
    </w:p>
    <w:bookmarkEnd w:id="154"/>
    <w:p w14:paraId="43672BFA" w14:textId="77777777" w:rsidR="00446880" w:rsidRPr="001864AB" w:rsidRDefault="00446880" w:rsidP="005178B0"/>
    <w:p w14:paraId="680F004B" w14:textId="77777777" w:rsidR="006374E6" w:rsidRPr="001864AB" w:rsidRDefault="005027BF" w:rsidP="006374E6">
      <w:pPr>
        <w:pStyle w:val="Naslov4"/>
      </w:pPr>
      <w:bookmarkStart w:id="155" w:name="_Toc175564205"/>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175564206"/>
      <w:bookmarkEnd w:id="156"/>
      <w:bookmarkEnd w:id="157"/>
      <w:bookmarkEnd w:id="158"/>
      <w:r w:rsidRPr="001864AB">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175564207"/>
      <w:r w:rsidRPr="001864AB">
        <w:t>Skupna ponudba</w:t>
      </w:r>
      <w:bookmarkEnd w:id="160"/>
      <w:bookmarkEnd w:id="161"/>
      <w:bookmarkEnd w:id="162"/>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EC8667B" w:rsidR="001C6056" w:rsidRPr="001864AB" w:rsidRDefault="001C6056" w:rsidP="002C427C">
      <w:r w:rsidRPr="001864AB">
        <w:t xml:space="preserve">Pogoje, določene v točkah </w:t>
      </w:r>
      <w:r w:rsidR="00A52B81" w:rsidRPr="001864AB">
        <w:t>8.1.4</w:t>
      </w:r>
      <w:r w:rsidR="00156C2B">
        <w:t xml:space="preserve"> in 8.1.5</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bookmarkStart w:id="163" w:name="_GoBack"/>
      <w:bookmarkEnd w:id="163"/>
    </w:p>
    <w:p w14:paraId="36EE7328" w14:textId="77777777" w:rsidR="00A0456C" w:rsidRPr="001864AB" w:rsidRDefault="00A0456C" w:rsidP="00A0456C">
      <w:pPr>
        <w:pStyle w:val="Naslov3"/>
      </w:pPr>
      <w:bookmarkStart w:id="164" w:name="_Toc336851755"/>
      <w:bookmarkStart w:id="165" w:name="_Toc336851803"/>
      <w:bookmarkStart w:id="166" w:name="_Toc175564208"/>
      <w:r w:rsidRPr="001864AB">
        <w:t>Ponudba s podizvajalci</w:t>
      </w:r>
      <w:bookmarkEnd w:id="164"/>
      <w:bookmarkEnd w:id="165"/>
      <w:bookmarkEnd w:id="166"/>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05C1238E" w:rsidR="00EF75B8" w:rsidRPr="001864AB" w:rsidRDefault="00AD1AA2" w:rsidP="00AD1AA2">
      <w:r w:rsidRPr="001864AB">
        <w:t xml:space="preserve">Podizvajalec mora enako kot ponudnik izpolnjevati pogoje pod točkami </w:t>
      </w:r>
      <w:r w:rsidR="00A52B81" w:rsidRPr="001864AB">
        <w:t>8.1.1.</w:t>
      </w:r>
      <w:r w:rsidR="00156C2B">
        <w:t>, 8.1.2 in 8.1.3</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7" w:name="_Toc336851756"/>
      <w:bookmarkStart w:id="168" w:name="_Toc336851804"/>
      <w:bookmarkStart w:id="169" w:name="_Toc175564209"/>
      <w:r w:rsidRPr="001864AB">
        <w:t>Variantne ponudbe</w:t>
      </w:r>
      <w:bookmarkEnd w:id="167"/>
      <w:bookmarkEnd w:id="168"/>
      <w:bookmarkEnd w:id="169"/>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70" w:name="_Toc336851757"/>
      <w:bookmarkStart w:id="171" w:name="_Toc336851805"/>
      <w:bookmarkStart w:id="172" w:name="_Toc175564210"/>
      <w:r w:rsidRPr="001864AB">
        <w:t>Jezik ponudbe</w:t>
      </w:r>
      <w:bookmarkEnd w:id="170"/>
      <w:bookmarkEnd w:id="171"/>
      <w:bookmarkEnd w:id="172"/>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3" w:name="_Toc175564211"/>
      <w:r w:rsidRPr="001864AB">
        <w:t>Priprava in oddaja ponudbe v sistemu e-JN</w:t>
      </w:r>
      <w:bookmarkEnd w:id="173"/>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4" w:name="_Toc336851759"/>
      <w:bookmarkStart w:id="175" w:name="_Toc336851807"/>
      <w:bookmarkStart w:id="176" w:name="_Toc175564212"/>
      <w:r w:rsidRPr="001864AB">
        <w:t>Veljavnost ponudbe</w:t>
      </w:r>
      <w:bookmarkEnd w:id="174"/>
      <w:bookmarkEnd w:id="175"/>
      <w:bookmarkEnd w:id="176"/>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7" w:name="_Toc336851760"/>
      <w:bookmarkStart w:id="178" w:name="_Toc336851808"/>
      <w:bookmarkStart w:id="179" w:name="_Toc175564213"/>
      <w:r w:rsidRPr="001864AB">
        <w:t>Stroški ponudbe</w:t>
      </w:r>
      <w:bookmarkEnd w:id="177"/>
      <w:bookmarkEnd w:id="178"/>
      <w:bookmarkEnd w:id="179"/>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80" w:name="_Toc175564214"/>
      <w:r w:rsidRPr="001864AB">
        <w:t>Protikorupcijsko določilo</w:t>
      </w:r>
      <w:bookmarkEnd w:id="180"/>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37058E5E" w14:textId="6C5BF969" w:rsidR="00A9173F" w:rsidRDefault="00A9173F" w:rsidP="0077559D"/>
    <w:p w14:paraId="1F7C2416" w14:textId="674C1A61" w:rsidR="00A9173F" w:rsidRDefault="00A9173F" w:rsidP="0077559D"/>
    <w:p w14:paraId="6D9CDF31" w14:textId="4D72303C" w:rsidR="00A9173F" w:rsidRDefault="00A9173F" w:rsidP="0077559D"/>
    <w:p w14:paraId="30B14CBB" w14:textId="59394792" w:rsidR="00A9173F" w:rsidRDefault="00A9173F" w:rsidP="0077559D"/>
    <w:p w14:paraId="057B94DE" w14:textId="6A40499F" w:rsidR="00A9173F" w:rsidRDefault="00A9173F" w:rsidP="0077559D"/>
    <w:p w14:paraId="3F55440F" w14:textId="0FC287DB" w:rsidR="00A9173F" w:rsidRDefault="00A9173F" w:rsidP="0077559D"/>
    <w:p w14:paraId="34E29967" w14:textId="77777777" w:rsidR="00A9173F" w:rsidRPr="001864AB" w:rsidRDefault="00A9173F" w:rsidP="0077559D"/>
    <w:p w14:paraId="1571DD29" w14:textId="2D31E55A" w:rsidR="003807D9" w:rsidRPr="001864AB" w:rsidRDefault="008719FF" w:rsidP="003807D9">
      <w:pPr>
        <w:pStyle w:val="Naslov1"/>
      </w:pPr>
      <w:bookmarkStart w:id="181" w:name="_Toc467133897"/>
      <w:bookmarkStart w:id="182" w:name="_Toc467501214"/>
      <w:bookmarkStart w:id="183" w:name="_Toc336851763"/>
      <w:bookmarkStart w:id="184" w:name="_Toc336851811"/>
      <w:bookmarkStart w:id="185" w:name="_Toc175564215"/>
      <w:bookmarkStart w:id="186" w:name="_Toc336851761"/>
      <w:bookmarkStart w:id="187" w:name="_Toc336851809"/>
      <w:bookmarkEnd w:id="181"/>
      <w:bookmarkEnd w:id="182"/>
      <w:r w:rsidRPr="001864AB">
        <w:rPr>
          <w:caps w:val="0"/>
        </w:rPr>
        <w:lastRenderedPageBreak/>
        <w:t>OBVESTILO O ODLOČITVI O ODDAJI NAROČILA</w:t>
      </w:r>
      <w:bookmarkEnd w:id="183"/>
      <w:bookmarkEnd w:id="184"/>
      <w:bookmarkEnd w:id="185"/>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188" w:name="_Toc175564216"/>
      <w:r w:rsidRPr="001864AB">
        <w:rPr>
          <w:caps w:val="0"/>
        </w:rPr>
        <w:t>ODSTOP OD IZVEDBE JAVNEGA NAROČILA</w:t>
      </w:r>
      <w:bookmarkEnd w:id="186"/>
      <w:bookmarkEnd w:id="187"/>
      <w:bookmarkEnd w:id="188"/>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189" w:name="_Toc336851762"/>
      <w:bookmarkStart w:id="190" w:name="_Toc336851810"/>
      <w:bookmarkStart w:id="191" w:name="_Toc175564217"/>
      <w:r w:rsidRPr="001864AB">
        <w:rPr>
          <w:caps w:val="0"/>
        </w:rPr>
        <w:t>POGODBA</w:t>
      </w:r>
      <w:bookmarkEnd w:id="189"/>
      <w:bookmarkEnd w:id="190"/>
      <w:bookmarkEnd w:id="191"/>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6F1F253D" w:rsidR="00A9173F" w:rsidRDefault="00A9173F">
      <w:pPr>
        <w:spacing w:line="240" w:lineRule="auto"/>
        <w:jc w:val="left"/>
      </w:pPr>
      <w:r>
        <w:br w:type="page"/>
      </w:r>
    </w:p>
    <w:p w14:paraId="18E48E19" w14:textId="77777777" w:rsidR="00A9173F" w:rsidRPr="001864AB" w:rsidRDefault="00A9173F" w:rsidP="008B6487"/>
    <w:p w14:paraId="1EE213A5" w14:textId="5DB33770" w:rsidR="008B6487" w:rsidRPr="001864AB" w:rsidRDefault="008719FF" w:rsidP="008B6487">
      <w:pPr>
        <w:pStyle w:val="Naslov1"/>
      </w:pPr>
      <w:bookmarkStart w:id="192" w:name="_Toc336851764"/>
      <w:bookmarkStart w:id="193" w:name="_Toc336851812"/>
      <w:bookmarkStart w:id="194" w:name="_Toc175564218"/>
      <w:r w:rsidRPr="001864AB">
        <w:rPr>
          <w:caps w:val="0"/>
        </w:rPr>
        <w:t>PRAVNO VARSTVO</w:t>
      </w:r>
      <w:bookmarkEnd w:id="192"/>
      <w:bookmarkEnd w:id="193"/>
      <w:bookmarkEnd w:id="194"/>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2B1FF2" w:rsidRDefault="002B1FF2" w:rsidP="00107834">
      <w:pPr>
        <w:spacing w:line="240" w:lineRule="auto"/>
      </w:pPr>
      <w:r>
        <w:separator/>
      </w:r>
    </w:p>
  </w:endnote>
  <w:endnote w:type="continuationSeparator" w:id="0">
    <w:p w14:paraId="5A95AA6A" w14:textId="77777777" w:rsidR="002B1FF2" w:rsidRDefault="002B1FF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56171799" w:rsidR="002B1FF2" w:rsidRPr="00887C43" w:rsidRDefault="002B1FF2" w:rsidP="00887C43">
    <w:pPr>
      <w:pStyle w:val="Noga"/>
      <w:pBdr>
        <w:top w:val="single" w:sz="4" w:space="1" w:color="auto"/>
      </w:pBdr>
      <w:rPr>
        <w:sz w:val="16"/>
        <w:szCs w:val="16"/>
      </w:rPr>
    </w:pPr>
    <w:r>
      <w:rPr>
        <w:sz w:val="16"/>
        <w:szCs w:val="16"/>
      </w:rPr>
      <w:t>Čiščenje in vzdrževanje parkovnih površin</w:t>
    </w:r>
    <w:r w:rsidRPr="00E231E1">
      <w:rPr>
        <w:sz w:val="16"/>
        <w:szCs w:val="16"/>
      </w:rPr>
      <w:t xml:space="preserve"> (JN </w:t>
    </w:r>
    <w:r>
      <w:rPr>
        <w:sz w:val="16"/>
        <w:szCs w:val="16"/>
      </w:rPr>
      <w:t>3-</w:t>
    </w:r>
    <w:r w:rsidRPr="00E231E1">
      <w:rPr>
        <w:sz w:val="16"/>
        <w:szCs w:val="16"/>
      </w:rPr>
      <w:t>202</w:t>
    </w:r>
    <w:r>
      <w:rPr>
        <w:sz w:val="16"/>
        <w:szCs w:val="16"/>
      </w:rPr>
      <w:t>5</w:t>
    </w:r>
    <w:r w:rsidRPr="00E231E1">
      <w:rPr>
        <w:sz w:val="16"/>
        <w:szCs w:val="16"/>
      </w:rPr>
      <w:t>)</w:t>
    </w:r>
  </w:p>
  <w:p w14:paraId="7A51F9DA" w14:textId="77777777" w:rsidR="002B1FF2" w:rsidRPr="00831D98" w:rsidRDefault="002B1FF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103BE1F8" w:rsidR="002B1FF2" w:rsidRPr="00887C43" w:rsidRDefault="002B1FF2" w:rsidP="00887C43">
    <w:pPr>
      <w:pStyle w:val="Noga"/>
      <w:pBdr>
        <w:top w:val="single" w:sz="4" w:space="1" w:color="auto"/>
      </w:pBdr>
      <w:rPr>
        <w:sz w:val="16"/>
        <w:szCs w:val="16"/>
      </w:rPr>
    </w:pPr>
    <w:r>
      <w:rPr>
        <w:sz w:val="16"/>
        <w:szCs w:val="16"/>
      </w:rPr>
      <w:t>Čiščenje in vzdrževanje parkovnih površin</w:t>
    </w:r>
    <w:r w:rsidRPr="00E231E1">
      <w:rPr>
        <w:sz w:val="16"/>
        <w:szCs w:val="16"/>
      </w:rPr>
      <w:t xml:space="preserve"> (JN </w:t>
    </w:r>
    <w:r>
      <w:rPr>
        <w:sz w:val="16"/>
        <w:szCs w:val="16"/>
      </w:rPr>
      <w:t>3-</w:t>
    </w:r>
    <w:r w:rsidRPr="00E231E1">
      <w:rPr>
        <w:sz w:val="16"/>
        <w:szCs w:val="16"/>
      </w:rPr>
      <w:t>202</w:t>
    </w:r>
    <w:r>
      <w:rPr>
        <w:sz w:val="16"/>
        <w:szCs w:val="16"/>
      </w:rPr>
      <w:t>5</w:t>
    </w:r>
    <w:r w:rsidRPr="00E231E1">
      <w:rPr>
        <w:sz w:val="16"/>
        <w:szCs w:val="16"/>
      </w:rPr>
      <w:t>)</w:t>
    </w:r>
  </w:p>
  <w:p w14:paraId="0C859F29" w14:textId="77777777" w:rsidR="002B1FF2" w:rsidRPr="00831D98" w:rsidRDefault="002B1FF2"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2B1FF2" w:rsidRDefault="002B1FF2" w:rsidP="00107834">
      <w:pPr>
        <w:spacing w:line="240" w:lineRule="auto"/>
      </w:pPr>
      <w:r>
        <w:separator/>
      </w:r>
    </w:p>
  </w:footnote>
  <w:footnote w:type="continuationSeparator" w:id="0">
    <w:p w14:paraId="5B4A7A80" w14:textId="77777777" w:rsidR="002B1FF2" w:rsidRDefault="002B1FF2" w:rsidP="00107834">
      <w:pPr>
        <w:spacing w:line="240" w:lineRule="auto"/>
      </w:pPr>
      <w:r>
        <w:continuationSeparator/>
      </w:r>
    </w:p>
  </w:footnote>
  <w:footnote w:id="1">
    <w:p w14:paraId="204EA0B7" w14:textId="77777777" w:rsidR="002B1FF2" w:rsidRDefault="002B1FF2"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2B1FF2" w:rsidRPr="00BB1E26" w:rsidRDefault="002B1FF2"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2B1FF2" w:rsidRDefault="002B1FF2" w:rsidP="00BB1E26">
    <w:pPr>
      <w:pStyle w:val="Glava"/>
    </w:pPr>
    <w:r>
      <w:t>Ortopedska bolnišnica Valdoltra</w:t>
    </w:r>
  </w:p>
  <w:p w14:paraId="14D4426F" w14:textId="0F9F8260" w:rsidR="002B1FF2" w:rsidRPr="00565AF6" w:rsidRDefault="002B1FF2"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2"/>
  </w:num>
  <w:num w:numId="5">
    <w:abstractNumId w:val="14"/>
  </w:num>
  <w:num w:numId="6">
    <w:abstractNumId w:val="17"/>
  </w:num>
  <w:num w:numId="7">
    <w:abstractNumId w:val="4"/>
  </w:num>
  <w:num w:numId="8">
    <w:abstractNumId w:val="0"/>
  </w:num>
  <w:num w:numId="9">
    <w:abstractNumId w:val="1"/>
  </w:num>
  <w:num w:numId="10">
    <w:abstractNumId w:val="21"/>
  </w:num>
  <w:num w:numId="11">
    <w:abstractNumId w:val="23"/>
  </w:num>
  <w:num w:numId="12">
    <w:abstractNumId w:val="10"/>
  </w:num>
  <w:num w:numId="13">
    <w:abstractNumId w:val="16"/>
  </w:num>
  <w:num w:numId="14">
    <w:abstractNumId w:val="3"/>
  </w:num>
  <w:num w:numId="15">
    <w:abstractNumId w:val="13"/>
  </w:num>
  <w:num w:numId="16">
    <w:abstractNumId w:val="2"/>
  </w:num>
  <w:num w:numId="17">
    <w:abstractNumId w:val="8"/>
  </w:num>
  <w:num w:numId="18">
    <w:abstractNumId w:val="5"/>
  </w:num>
  <w:num w:numId="19">
    <w:abstractNumId w:val="15"/>
  </w:num>
  <w:num w:numId="20">
    <w:abstractNumId w:val="20"/>
  </w:num>
  <w:num w:numId="21">
    <w:abstractNumId w:val="22"/>
  </w:num>
  <w:num w:numId="22">
    <w:abstractNumId w:val="11"/>
  </w:num>
  <w:num w:numId="23">
    <w:abstractNumId w:val="7"/>
  </w:num>
  <w:num w:numId="2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4005B"/>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1496"/>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56C2B"/>
    <w:rsid w:val="00161559"/>
    <w:rsid w:val="00161942"/>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A78F5"/>
    <w:rsid w:val="002B0C97"/>
    <w:rsid w:val="002B1FF2"/>
    <w:rsid w:val="002B2B13"/>
    <w:rsid w:val="002B4C03"/>
    <w:rsid w:val="002B5236"/>
    <w:rsid w:val="002B567E"/>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57FB3"/>
    <w:rsid w:val="00360B5B"/>
    <w:rsid w:val="00361663"/>
    <w:rsid w:val="00361E99"/>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D4F"/>
    <w:rsid w:val="00400A3C"/>
    <w:rsid w:val="00410ACE"/>
    <w:rsid w:val="0042034B"/>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213AF"/>
    <w:rsid w:val="00821971"/>
    <w:rsid w:val="00826068"/>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1809"/>
    <w:rsid w:val="00A26645"/>
    <w:rsid w:val="00A266AC"/>
    <w:rsid w:val="00A3278E"/>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5D33"/>
    <w:rsid w:val="00A66860"/>
    <w:rsid w:val="00A672D2"/>
    <w:rsid w:val="00A74C60"/>
    <w:rsid w:val="00A7736D"/>
    <w:rsid w:val="00A80444"/>
    <w:rsid w:val="00A80829"/>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B56BA"/>
    <w:rsid w:val="00BC386A"/>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6071"/>
    <w:rsid w:val="00C97D6E"/>
    <w:rsid w:val="00CA58B3"/>
    <w:rsid w:val="00CB2DBF"/>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9926-7F98-4F43-97E6-F9F90DDF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252</TotalTime>
  <Pages>15</Pages>
  <Words>5624</Words>
  <Characters>32061</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37610</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42</cp:revision>
  <cp:lastPrinted>2024-10-21T10:30:00Z</cp:lastPrinted>
  <dcterms:created xsi:type="dcterms:W3CDTF">2024-09-06T06:03:00Z</dcterms:created>
  <dcterms:modified xsi:type="dcterms:W3CDTF">2025-02-17T09:28:00Z</dcterms:modified>
</cp:coreProperties>
</file>